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1"/>
        </w:numPr>
        <w:bidi w:val="0"/>
        <w:spacing w:before="240" w:after="120"/>
        <w:ind w:hanging="0" w:start="0"/>
        <w:jc w:val="start"/>
        <w:rPr>
          <w:strike w:val="false"/>
          <w:dstrike w:val="false"/>
        </w:rPr>
      </w:pPr>
      <w:r>
        <w:rPr>
          <w:rStyle w:val="Strong"/>
          <w:b/>
          <w:bCs/>
          <w:strike w:val="false"/>
          <w:dstrike w:val="false"/>
        </w:rPr>
        <w:t>A demand for something/inanimate objects/entities.</w:t>
      </w:r>
      <w:r>
        <w:rPr>
          <w:strike w:val="false"/>
          <w:dstrike w:val="false"/>
        </w:rPr>
        <w:t xml:space="preserve"> </w:t>
      </w:r>
    </w:p>
    <w:p>
      <w:pPr>
        <w:pStyle w:val="Normal"/>
        <w:bidi w:val="0"/>
        <w:jc w:val="start"/>
        <w:rPr>
          <w:strike w:val="false"/>
          <w:dstrike w:val="false"/>
        </w:rPr>
      </w:pPr>
      <w:r>
        <w:rPr>
          <w:rFonts w:ascii="Calibri" w:hAnsi="Calibri"/>
          <w:b/>
          <w:bCs/>
          <w:strike w:val="false"/>
          <w:dstrike w:val="false"/>
          <w:lang w:val="en-US"/>
        </w:rPr>
        <w:t>Benefit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Something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Something have no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Something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Something have no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5. Something must necessarily not lead to the loss of resources/gains/money/love/pleasure.</w:t>
        <w:br/>
        <w:t>6. Something have no right to lead to the loss of resources/gains/money/love/pleasure.</w:t>
        <w:br/>
        <w:t>7. Something must necessarily be used for obtaining resources/gains/money/love/pleasure.</w:t>
        <w:br/>
        <w:t>8. Something have no right not to be used for obtaining resources/gains/money/love/pleasure.</w:t>
        <w:br/>
        <w:t>9. Something must necessarily not be used for depriving resources/gains/money/love/pleasure.</w:t>
        <w:br/>
        <w:t xml:space="preserve">10. Something have no right to be used for depriving resources/gains/money/love/pleasure. </w:t>
        <w:br/>
        <w:br/>
      </w:r>
      <w:r>
        <w:rPr>
          <w:rFonts w:ascii="Calibri" w:hAnsi="Calibri"/>
          <w:b/>
          <w:bCs/>
          <w:strike w:val="false"/>
          <w:dstrike w:val="false"/>
        </w:rPr>
        <w:t>H</w:t>
      </w:r>
      <w:r>
        <w:rPr>
          <w:rFonts w:ascii="Calibri" w:hAnsi="Calibri"/>
          <w:b/>
          <w:bCs/>
          <w:strike w:val="false"/>
          <w:dstrike w:val="false"/>
          <w:lang w:val="en-US"/>
        </w:rPr>
        <w:t>arm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Something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Something have no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Something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4. Something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5. Something must necessarily lead to the loss of resources/gains/money/love/pleasure.</w:t>
        <w:br/>
        <w:t xml:space="preserve">6. Something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>7. Something must necessarily not be used for obtaining resources/gains/money/love/pleasure.</w:t>
        <w:br/>
        <w:t>8. Something have no right to be used for obtaining resources/gains/money/love/pleasure.</w:t>
        <w:br/>
        <w:t>9. Something must necessarily be used for depriving resources/gains/money/love/pleasure.</w:t>
        <w:br/>
        <w:t xml:space="preserve">10. Something have no right not to be used for depriving resources/gains/money/love/pleasure. </w:t>
        <w:br/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Question.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>1. Why must something necessarily do/do not do something?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strike w:val="false"/>
          <w:dstrike w:val="false"/>
        </w:rPr>
        <w:t xml:space="preserve">On what basis does this </w:t>
      </w:r>
      <w:r>
        <w:rPr>
          <w:rFonts w:ascii="Calibri" w:hAnsi="Calibri"/>
          <w:strike w:val="false"/>
          <w:dstrike w:val="false"/>
          <w:lang w:val="en-US"/>
        </w:rPr>
        <w:t>c</w:t>
      </w:r>
      <w:r>
        <w:rPr>
          <w:rFonts w:ascii="Calibri" w:hAnsi="Calibri"/>
          <w:strike w:val="false"/>
          <w:dstrike w:val="false"/>
        </w:rPr>
        <w:t>onviction hold?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strike w:val="false"/>
          <w:dstrike w:val="false"/>
        </w:rPr>
        <w:t>Where does this demand</w:t>
      </w:r>
      <w:r>
        <w:rPr>
          <w:rFonts w:ascii="Calibri" w:hAnsi="Calibri"/>
          <w:strike w:val="false"/>
          <w:dstrike w:val="false"/>
          <w:lang w:val="en-US"/>
        </w:rPr>
        <w:t xml:space="preserve"> for </w:t>
      </w:r>
      <w:r>
        <w:rPr>
          <w:rFonts w:ascii="Calibri" w:hAnsi="Calibri"/>
          <w:strike w:val="false"/>
          <w:dstrike w:val="false"/>
        </w:rPr>
        <w:t>something come from?</w:t>
        <w:br/>
      </w:r>
      <w:r>
        <w:rPr>
          <w:rFonts w:ascii="Calibri" w:hAnsi="Calibri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strike w:val="false"/>
          <w:dstrike w:val="false"/>
        </w:rPr>
        <w:t xml:space="preserve">Why </w:t>
      </w:r>
      <w:r>
        <w:rPr>
          <w:rFonts w:ascii="Calibri" w:hAnsi="Calibri"/>
          <w:strike w:val="false"/>
          <w:dstrike w:val="false"/>
          <w:lang w:val="en-US"/>
        </w:rPr>
        <w:t xml:space="preserve">must </w:t>
      </w:r>
      <w:r>
        <w:rPr>
          <w:rFonts w:ascii="Calibri" w:hAnsi="Calibri"/>
          <w:strike w:val="false"/>
          <w:dstrike w:val="false"/>
        </w:rPr>
        <w:t>something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be viewed through the lens of benefit/harm to me/others?</w:t>
        <w:br/>
        <w:t>5. Why must something necessarily be used/not used for something?</w:t>
        <w:br/>
        <w:t xml:space="preserve">6. Why do something have no right to simply be? 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fo</w:t>
      </w:r>
      <w:r>
        <w:rPr>
          <w:rFonts w:ascii="Calibri" w:hAnsi="Calibri"/>
          <w:strike w:val="false"/>
          <w:dstrike w:val="false"/>
          <w:lang w:val="ru-RU"/>
        </w:rPr>
        <w:t xml:space="preserve">r </w:t>
      </w:r>
      <w:r>
        <w:rPr>
          <w:rFonts w:ascii="Calibri" w:hAnsi="Calibri"/>
          <w:strike w:val="false"/>
          <w:dstrike w:val="false"/>
        </w:rPr>
        <w:t>something.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b</w:t>
      </w:r>
      <w:r>
        <w:rPr>
          <w:rFonts w:ascii="Calibri" w:hAnsi="Calibri"/>
          <w:b/>
          <w:bCs/>
          <w:strike w:val="false"/>
          <w:dstrike w:val="false"/>
          <w:lang w:val="en-US"/>
        </w:rPr>
        <w:t>enefit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Everything has the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Everything has the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the loss of resources/gains/money/love/pleasure.</w:t>
        <w:br/>
        <w:t>6. Everything has the right to lead to the loss of resources/gains/money/love/pleasure.</w:t>
        <w:br/>
        <w:t xml:space="preserve">7.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used for obtaining resources/gains/money/love/pleasure.</w:t>
        <w:br/>
        <w:t>8. Everything has the right not to be used for obtaining resources/gains/money/love/pleasure.</w:t>
        <w:br/>
        <w:t xml:space="preserve">9.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used for depriving resources/gains/money/love/pleasure.</w:t>
        <w:br/>
        <w:t xml:space="preserve">10. Everything has the right to be used for depriving resources/gains/money/love/pleasure. 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</w:t>
      </w:r>
      <w:r>
        <w:rPr>
          <w:rFonts w:ascii="Calibri" w:hAnsi="Calibri"/>
          <w:b/>
          <w:bCs/>
          <w:strike w:val="false"/>
          <w:dstrike w:val="false"/>
          <w:lang w:val="en-US"/>
        </w:rPr>
        <w:t>arm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Everything has the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>4. Everything has the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loss of resources/gains/money/love/pleasure.</w:t>
        <w:br/>
        <w:t xml:space="preserve">6. Everything has the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used for obtaining resources/gains/money/love/pleasure.</w:t>
        <w:br/>
        <w:t>8. Everything has the right to be used for obtaining resources/gains/money/love/pleasure.</w:t>
        <w:br/>
        <w:t xml:space="preserve">9.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Nothing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used for depriving resources/gains/money/love/pleasure.</w:t>
        <w:br/>
        <w:t xml:space="preserve">10. Everything has the right not to be used for depriving resources/gains/money/love/pleasure. </w:t>
      </w:r>
    </w:p>
    <w:p>
      <w:pPr>
        <w:pStyle w:val="Normal"/>
        <w:bidi w:val="0"/>
        <w:ind w:hanging="0" w:start="0" w:end="0"/>
        <w:jc w:val="start"/>
        <w:rPr>
          <w:strike w:val="false"/>
          <w:dstrike w:val="false"/>
        </w:rPr>
      </w:pPr>
      <w:r>
        <w:rPr>
          <w:rFonts w:ascii="Calibri" w:hAnsi="Calibri"/>
          <w:b/>
          <w:bCs/>
          <w:strike w:val="false"/>
          <w:dstrike w:val="false"/>
        </w:rPr>
        <w:br/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It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I have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and demands.</w:t>
        <w:br/>
        <w:t>2. I have no demands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for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b</w:t>
      </w:r>
      <w:r>
        <w:rPr>
          <w:rFonts w:ascii="Calibri" w:hAnsi="Calibri"/>
          <w:b/>
          <w:bCs/>
          <w:strike w:val="false"/>
          <w:dstrike w:val="false"/>
          <w:lang w:val="en-US"/>
        </w:rPr>
        <w:t>enefit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the loss of resources/gains/money/love/pleasure.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lead to the loss of resources/gains/money/love/pleasure.</w:t>
        <w:br/>
        <w:t xml:space="preserve">7.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used for obtaining resources/gains/money/love/pleasure.</w:t>
        <w:br/>
        <w:t xml:space="preserve">8.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used for obtaining resources/gains/money/love/pleasure.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used for depriving resources/gains/money/love/pleasure.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used for depriving resources/gains/money/love/pleasure. 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</w:t>
      </w:r>
      <w:r>
        <w:rPr>
          <w:rFonts w:ascii="Calibri" w:hAnsi="Calibri"/>
          <w:b/>
          <w:bCs/>
          <w:strike w:val="false"/>
          <w:dstrike w:val="false"/>
          <w:lang w:val="en-US"/>
        </w:rPr>
        <w:t>arm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benefit/resources/gains/money/love/pleasure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to bring harm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loss of resources/gains/money/love/pleasure.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the loss of resources/gains/money/love/pleasure.</w:t>
        <w:br/>
        <w:t xml:space="preserve">7.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used for obtaining resources/gains/money/love/pleasure.</w:t>
        <w:br/>
        <w:t xml:space="preserve">8.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used for obtaining resources/gains/money/love/pleasure.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used for depriving resources/gains/money/love/pleasure.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used for depriving resources/gains/money/love/pleasure. </w:t>
      </w:r>
    </w:p>
    <w:p>
      <w:pPr>
        <w:pStyle w:val="Normal"/>
        <w:bidi w:val="0"/>
        <w:ind w:hanging="0" w:start="0" w:end="0"/>
        <w:jc w:val="start"/>
        <w:rPr>
          <w:strike w:val="false"/>
          <w:dstrike w:val="false"/>
        </w:rPr>
      </w:pP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/>
          <w:bCs/>
          <w:strike w:val="false"/>
          <w:dstrike w:val="false"/>
        </w:rPr>
        <w:t xml:space="preserve">Most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g</w:t>
      </w:r>
      <w:r>
        <w:rPr>
          <w:rFonts w:ascii="Calibri" w:hAnsi="Calibri"/>
          <w:b/>
          <w:bCs/>
          <w:strike w:val="false"/>
          <w:dstrike w:val="false"/>
        </w:rPr>
        <w:t xml:space="preserve">eneral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f</w:t>
      </w:r>
      <w:r>
        <w:rPr>
          <w:rFonts w:ascii="Calibri" w:hAnsi="Calibri"/>
          <w:b/>
          <w:bCs/>
          <w:strike w:val="false"/>
          <w:dstrike w:val="false"/>
        </w:rPr>
        <w:t xml:space="preserve">ormulations.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(m</w:t>
      </w:r>
      <w:r>
        <w:rPr>
          <w:rFonts w:ascii="Calibri" w:hAnsi="Calibri"/>
          <w:b/>
          <w:bCs/>
          <w:strike w:val="false"/>
          <w:dstrike w:val="false"/>
        </w:rPr>
        <w:t xml:space="preserve">ost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p</w:t>
      </w:r>
      <w:r>
        <w:rPr>
          <w:rFonts w:ascii="Calibri" w:hAnsi="Calibri"/>
          <w:b/>
          <w:bCs/>
          <w:strike w:val="false"/>
          <w:dstrike w:val="false"/>
        </w:rPr>
        <w:t xml:space="preserve">owerful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i</w:t>
      </w:r>
      <w:r>
        <w:rPr>
          <w:rFonts w:ascii="Calibri" w:hAnsi="Calibri"/>
          <w:b/>
          <w:bCs/>
          <w:strike w:val="false"/>
          <w:dstrike w:val="false"/>
        </w:rPr>
        <w:t xml:space="preserve">mpact on the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m</w:t>
      </w:r>
      <w:r>
        <w:rPr>
          <w:rFonts w:ascii="Calibri" w:hAnsi="Calibri"/>
          <w:b/>
          <w:bCs/>
          <w:strike w:val="false"/>
          <w:dstrike w:val="false"/>
        </w:rPr>
        <w:t>ind)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>0. I have no convictions and no demands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for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3.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4.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bring something to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me</w:t>
      </w:r>
      <w:r>
        <w:rPr>
          <w:rFonts w:ascii="Calibri" w:hAnsi="Calibri"/>
          <w:b w:val="false"/>
          <w:bCs w:val="false"/>
          <w:strike w:val="false"/>
          <w:dstrike w:val="false"/>
        </w:rPr>
        <w:t>/others.</w:t>
        <w:br/>
        <w:t xml:space="preserve">5.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lead to something.</w:t>
        <w:br/>
        <w:t xml:space="preserve">6.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lead to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7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lead to the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8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not </w:t>
      </w:r>
      <w:r>
        <w:rPr>
          <w:rFonts w:ascii="Calibri" w:hAnsi="Calibri"/>
          <w:b w:val="false"/>
          <w:bCs w:val="false"/>
          <w:strike w:val="false"/>
          <w:dstrike w:val="false"/>
        </w:rPr>
        <w:t>to lead to something.</w:t>
        <w:br/>
        <w:t xml:space="preserve">9.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be used for something.</w:t>
        <w:br/>
        <w:t xml:space="preserve">10.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not to be used for something.</w:t>
        <w:br/>
        <w:t xml:space="preserve">11.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be used for something.</w:t>
        <w:br/>
        <w:t xml:space="preserve">12.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 to be used for something. </w:t>
        <w:br/>
        <w:br/>
      </w:r>
      <w:r>
        <w:rPr>
          <w:rStyle w:val="Strong"/>
          <w:rFonts w:ascii="Calibri" w:hAnsi="Calibri"/>
          <w:strike w:val="false"/>
          <w:dstrike w:val="false"/>
        </w:rPr>
        <w:t xml:space="preserve">Even </w:t>
      </w:r>
      <w:r>
        <w:rPr>
          <w:rStyle w:val="Strong"/>
          <w:rFonts w:ascii="Calibri" w:hAnsi="Calibri"/>
          <w:strike w:val="false"/>
          <w:dstrike w:val="false"/>
          <w:lang w:val="en-US"/>
        </w:rPr>
        <w:t>s</w:t>
      </w:r>
      <w:r>
        <w:rPr>
          <w:rStyle w:val="Strong"/>
          <w:rFonts w:ascii="Calibri" w:hAnsi="Calibri"/>
          <w:strike w:val="false"/>
          <w:dstrike w:val="false"/>
        </w:rPr>
        <w:t>impler?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do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not do </w:t>
      </w:r>
      <w:r>
        <w:rPr>
          <w:rFonts w:ascii="Calibri" w:hAnsi="Calibri"/>
          <w:b w:val="false"/>
          <w:bCs w:val="false"/>
          <w:strike w:val="false"/>
          <w:dstrike w:val="false"/>
        </w:rPr>
        <w:t>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.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I have no 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  <w:lang w:val="en-US"/>
        </w:rPr>
        <w:t>conviction/demand</w:t>
      </w:r>
      <w:r>
        <w:rPr>
          <w:rStyle w:val="Strong"/>
          <w:rFonts w:ascii="Calibri" w:hAnsi="Calibri"/>
          <w:b w:val="false"/>
          <w:bCs w:val="false"/>
          <w:strike w:val="false"/>
          <w:dstrike w:val="false"/>
        </w:rPr>
        <w:t xml:space="preserve"> that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have no right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to 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roman"/>
    <w:pitch w:val="variable"/>
  </w:font>
  <w:font w:name="Calibri">
    <w:charset w:val="00" w:characterSet="windows-125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3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3</TotalTime>
  <Application>LibreOffice/24.2.1.2$Windows_X86_64 LibreOffice_project/db4def46b0453cc22e2d0305797cf981b68ef5ac</Application>
  <AppVersion>15.0000</AppVersion>
  <Pages>3</Pages>
  <Words>1142</Words>
  <Characters>7229</Characters>
  <CharactersWithSpaces>8386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2026-03-23T16:24:47Z</dcterms:created>
  <dc:creator/>
  <dc:description/>
  <dc:language>ru-RU</dc:language>
  <cp:lastModifiedBy/>
  <dcterms:modified xsi:type="dcterms:W3CDTF">2026-03-23T16:40:23Z</dcterms:modified>
  <cp:revision>2</cp:revision>
  <dc:subject/>
  <dc:title>Calibri</dc:title>
</cp:coreProperties>
</file>